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841" w:rsidRDefault="00C56841" w:rsidP="00C56841">
      <w:r>
        <w:rPr>
          <w:u w:val="single"/>
        </w:rPr>
        <w:t>Agnes MARLER</w:t>
      </w:r>
      <w:r>
        <w:t xml:space="preserve">      (fl.1441)</w:t>
      </w:r>
    </w:p>
    <w:p w:rsidR="00C56841" w:rsidRDefault="00C56841" w:rsidP="00C56841"/>
    <w:p w:rsidR="00C56841" w:rsidRDefault="00C56841" w:rsidP="00C56841"/>
    <w:p w:rsidR="00C56841" w:rsidRDefault="00C56841" w:rsidP="00C56841">
      <w:r>
        <w:t>Sister of Agnes Marler(q.v.).   (“Sudbury Wills” vol.I p.65)</w:t>
      </w:r>
    </w:p>
    <w:p w:rsidR="00C56841" w:rsidRDefault="00C56841" w:rsidP="00C56841"/>
    <w:p w:rsidR="00C56841" w:rsidRDefault="00C56841" w:rsidP="00C56841"/>
    <w:p w:rsidR="00C56841" w:rsidRDefault="00C56841" w:rsidP="00C56841">
      <w:r>
        <w:t>10 Aug.1441</w:t>
      </w:r>
      <w:r>
        <w:tab/>
        <w:t>Agnes Heleys of Lavenham(q.v.) bequeathed her a cloak and a gown. (ibid.)</w:t>
      </w:r>
    </w:p>
    <w:p w:rsidR="00C56841" w:rsidRDefault="00C56841" w:rsidP="00C56841"/>
    <w:p w:rsidR="00C56841" w:rsidRDefault="00C56841" w:rsidP="00C56841"/>
    <w:p w:rsidR="00C56841" w:rsidRDefault="00C56841" w:rsidP="00C56841">
      <w:r>
        <w:t>22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841" w:rsidRDefault="00C56841" w:rsidP="00564E3C">
      <w:r>
        <w:separator/>
      </w:r>
    </w:p>
  </w:endnote>
  <w:endnote w:type="continuationSeparator" w:id="0">
    <w:p w:rsidR="00C56841" w:rsidRDefault="00C5684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56841">
      <w:rPr>
        <w:rFonts w:ascii="Times New Roman" w:hAnsi="Times New Roman" w:cs="Times New Roman"/>
        <w:noProof/>
        <w:sz w:val="24"/>
        <w:szCs w:val="24"/>
      </w:rPr>
      <w:t>19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841" w:rsidRDefault="00C56841" w:rsidP="00564E3C">
      <w:r>
        <w:separator/>
      </w:r>
    </w:p>
  </w:footnote>
  <w:footnote w:type="continuationSeparator" w:id="0">
    <w:p w:rsidR="00C56841" w:rsidRDefault="00C5684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841"/>
    <w:rsid w:val="00372DC6"/>
    <w:rsid w:val="00564E3C"/>
    <w:rsid w:val="0064591D"/>
    <w:rsid w:val="00C5684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2A9361-A576-47A4-907A-D216173E8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84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2016-02-19T21:23:00Z</dcterms:created>
  <dcterms:modified xsi:type="dcterms:W3CDTF">2016-02-19T21:24:00Z</dcterms:modified>
</cp:coreProperties>
</file>